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BE387C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BE387C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BE387C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BE387C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CF7C7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11091/018-1А (11091/018)-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52754E">
          <w:t xml:space="preserve">18.11.2016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52754E">
          <w:rPr>
            <w:bCs/>
          </w:rPr>
          <w:t xml:space="preserve">24.11.2016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CF7C78" w:rsidRPr="00CF7C7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CF7C78" w:rsidRPr="00CF7C78">
          <w:rPr>
            <w:rStyle w:val="aa"/>
          </w:rPr>
          <w:t>440052, г. Пенза, ул. Ново-Тамбовская, д.9;</w:t>
        </w:r>
        <w:r w:rsidR="00CF7C78" w:rsidRPr="00CF7C78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CF7C78" w:rsidRPr="00CF7C78">
          <w:rPr>
            <w:rStyle w:val="aa"/>
          </w:rPr>
          <w:t xml:space="preserve"> Рентгенологическое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CF7C78" w:rsidRPr="00CF7C78">
          <w:rPr>
            <w:u w:val="single"/>
          </w:rPr>
          <w:t xml:space="preserve"> 11091/018-1А </w:t>
        </w:r>
        <w:r w:rsidR="00CF7C78">
          <w:t xml:space="preserve">(11091/018)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CF7C78" w:rsidRPr="00CF7C78">
          <w:rPr>
            <w:rStyle w:val="aa"/>
          </w:rPr>
          <w:t xml:space="preserve"> Рентгенолаборант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CF7C78" w:rsidRPr="00CF7C78">
          <w:rPr>
            <w:rStyle w:val="aa"/>
          </w:rPr>
          <w:t xml:space="preserve"> 26073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CF7C78" w:rsidRPr="00CF7C7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B338F9" w:rsidP="00AD14A4">
      <w:fldSimple w:instr=" DOCVARIABLE izm_nd_new \* MERGEFORMAT ">
        <w:r w:rsidR="00BE387C" w:rsidRPr="00BE387C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BE387C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BE387C" w:rsidRPr="00BE387C" w:rsidRDefault="00BE387C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BE387C">
              <w:rPr>
                <w:b/>
              </w:rPr>
              <w:t>Пультовая</w:t>
            </w:r>
          </w:p>
        </w:tc>
        <w:tc>
          <w:tcPr>
            <w:tcW w:w="1701" w:type="dxa"/>
            <w:vAlign w:val="center"/>
          </w:tcPr>
          <w:p w:rsidR="00BE387C" w:rsidRPr="00F27D93" w:rsidRDefault="00BE387C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BE387C" w:rsidRPr="00F27D93" w:rsidRDefault="00BE387C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BE387C" w:rsidRPr="00F27D93" w:rsidRDefault="00BE387C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BE387C" w:rsidRPr="00F27D93" w:rsidRDefault="00BE387C" w:rsidP="00745D40">
            <w:pPr>
              <w:pStyle w:val="a8"/>
            </w:pPr>
            <w:r>
              <w:t>50</w:t>
            </w:r>
          </w:p>
        </w:tc>
      </w:tr>
      <w:tr w:rsidR="00BE387C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BE387C" w:rsidRPr="00BE387C" w:rsidRDefault="00BE387C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BE387C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BE387C" w:rsidRPr="00F27D93" w:rsidRDefault="00BE387C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BE387C" w:rsidRPr="00F27D93" w:rsidRDefault="00BE387C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BE387C" w:rsidRPr="00F27D93" w:rsidRDefault="00BE387C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BE387C" w:rsidRDefault="00BE387C" w:rsidP="00745D40">
            <w:pPr>
              <w:pStyle w:val="a8"/>
            </w:pPr>
          </w:p>
        </w:tc>
      </w:tr>
      <w:tr w:rsidR="00BE387C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BE387C" w:rsidRPr="00BE387C" w:rsidRDefault="00BE387C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BE387C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BE387C" w:rsidRDefault="00BE387C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BE387C" w:rsidRDefault="00BE387C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BE387C" w:rsidRDefault="00BE387C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BE387C" w:rsidRDefault="00BE387C" w:rsidP="00745D40">
            <w:pPr>
              <w:pStyle w:val="a8"/>
            </w:pPr>
          </w:p>
        </w:tc>
      </w:tr>
      <w:tr w:rsidR="008D76EB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8D76EB" w:rsidRPr="008D76EB" w:rsidRDefault="008D76EB" w:rsidP="00745D40">
            <w:pPr>
              <w:pStyle w:val="a8"/>
              <w:jc w:val="left"/>
              <w:rPr>
                <w:b/>
                <w:i/>
              </w:rPr>
            </w:pPr>
            <w:bookmarkStart w:id="18" w:name="zona2"/>
            <w:bookmarkEnd w:id="18"/>
            <w:r w:rsidRPr="008D76EB">
              <w:rPr>
                <w:b/>
                <w:i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8D76EB" w:rsidRDefault="008D76EB" w:rsidP="00745D40">
            <w:pPr>
              <w:pStyle w:val="a8"/>
            </w:pPr>
            <w:r>
              <w:t>20</w:t>
            </w:r>
          </w:p>
        </w:tc>
      </w:tr>
      <w:tr w:rsidR="008D76EB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8D76EB" w:rsidRPr="008D76EB" w:rsidRDefault="008D76EB" w:rsidP="00745D40">
            <w:pPr>
              <w:pStyle w:val="a8"/>
              <w:jc w:val="left"/>
              <w:rPr>
                <w:i/>
              </w:rPr>
            </w:pPr>
            <w:bookmarkStart w:id="19" w:name="group3_z2"/>
            <w:bookmarkEnd w:id="19"/>
            <w:r w:rsidRPr="008D76EB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8D76EB" w:rsidRDefault="008D76EB" w:rsidP="00745D40">
            <w:pPr>
              <w:pStyle w:val="a8"/>
            </w:pPr>
          </w:p>
        </w:tc>
      </w:tr>
      <w:tr w:rsidR="008D76EB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8D76EB" w:rsidRPr="008D76EB" w:rsidRDefault="008D76EB" w:rsidP="00745D40">
            <w:pPr>
              <w:pStyle w:val="a8"/>
              <w:jc w:val="left"/>
              <w:rPr>
                <w:i/>
              </w:rPr>
            </w:pPr>
            <w:bookmarkStart w:id="20" w:name="group4_z2"/>
            <w:bookmarkEnd w:id="20"/>
            <w:r w:rsidRPr="008D76EB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8D76EB" w:rsidRDefault="008D76EB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BE387C" w:rsidRPr="00BE387C">
          <w:rPr>
            <w:bCs/>
          </w:rPr>
          <w:t>-</w:t>
        </w:r>
        <w:r w:rsidR="00BE387C" w:rsidRPr="00BE387C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BE387C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lastRenderedPageBreak/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E387C" w:rsidTr="00BE387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E387C" w:rsidRDefault="00BE387C" w:rsidP="00AA46ED">
            <w:pPr>
              <w:pStyle w:val="a8"/>
            </w:pPr>
            <w:r w:rsidRPr="00BE387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E387C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E387C" w:rsidRDefault="00BE387C" w:rsidP="00AA46ED">
            <w:pPr>
              <w:pStyle w:val="a8"/>
            </w:pPr>
            <w:r w:rsidRPr="00BE387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E387C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E387C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E387C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E387C" w:rsidRDefault="00BE387C" w:rsidP="00AA46ED">
            <w:pPr>
              <w:pStyle w:val="a8"/>
            </w:pPr>
            <w:r w:rsidRPr="00BE387C">
              <w:t>Митяева Ольга Александровна</w:t>
            </w:r>
          </w:p>
        </w:tc>
      </w:tr>
      <w:tr w:rsidR="00AA46ED" w:rsidRPr="00BE387C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BE387C" w:rsidRDefault="00BE387C" w:rsidP="00AA46ED">
            <w:pPr>
              <w:pStyle w:val="a8"/>
              <w:rPr>
                <w:b/>
                <w:vertAlign w:val="superscript"/>
              </w:rPr>
            </w:pPr>
            <w:r w:rsidRPr="00BE387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BE387C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BE387C" w:rsidRDefault="00BE387C" w:rsidP="00AA46ED">
            <w:pPr>
              <w:pStyle w:val="a8"/>
              <w:rPr>
                <w:b/>
                <w:vertAlign w:val="superscript"/>
              </w:rPr>
            </w:pPr>
            <w:r w:rsidRPr="00BE387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BE387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BE387C" w:rsidRDefault="00BE387C" w:rsidP="00AA46ED">
            <w:pPr>
              <w:pStyle w:val="a8"/>
              <w:rPr>
                <w:b/>
                <w:vertAlign w:val="superscript"/>
              </w:rPr>
            </w:pPr>
            <w:r w:rsidRPr="00BE387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BE387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BE387C" w:rsidRDefault="00BE387C" w:rsidP="00AA46ED">
            <w:pPr>
              <w:pStyle w:val="a8"/>
              <w:rPr>
                <w:b/>
                <w:vertAlign w:val="superscript"/>
              </w:rPr>
            </w:pPr>
            <w:r w:rsidRPr="00BE387C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87C" w:rsidRDefault="00BE387C" w:rsidP="0076042D">
      <w:pPr>
        <w:pStyle w:val="a9"/>
      </w:pPr>
      <w:r>
        <w:separator/>
      </w:r>
    </w:p>
  </w:endnote>
  <w:endnote w:type="continuationSeparator" w:id="0">
    <w:p w:rsidR="00BE387C" w:rsidRDefault="00BE387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CF7C7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11091/018-1А (11091/018)-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B338F9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B338F9" w:rsidRPr="00751B84">
            <w:rPr>
              <w:rStyle w:val="ad"/>
              <w:sz w:val="20"/>
              <w:szCs w:val="20"/>
            </w:rPr>
            <w:fldChar w:fldCharType="separate"/>
          </w:r>
          <w:r w:rsidR="00CF7C78">
            <w:rPr>
              <w:rStyle w:val="ad"/>
              <w:noProof/>
              <w:sz w:val="20"/>
              <w:szCs w:val="20"/>
            </w:rPr>
            <w:t>1</w:t>
          </w:r>
          <w:r w:rsidR="00B338F9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F7C78" w:rsidRPr="00CF7C78">
              <w:rPr>
                <w:rStyle w:val="ad"/>
                <w:noProof/>
                <w:sz w:val="20"/>
              </w:rPr>
              <w:t>2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87C" w:rsidRDefault="00BE387C" w:rsidP="0076042D">
      <w:pPr>
        <w:pStyle w:val="a9"/>
      </w:pPr>
      <w:r>
        <w:separator/>
      </w:r>
    </w:p>
  </w:footnote>
  <w:footnote w:type="continuationSeparator" w:id="0">
    <w:p w:rsidR="00BE387C" w:rsidRDefault="00BE387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3;  11091/018, 11091/018-1А (11091/018), 11091/018-2А (11091/018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Рентгенологическое отделение"/>
    <w:docVar w:name="class" w:val="3.2"/>
    <w:docVar w:name="close_doc_flag" w:val="0"/>
    <w:docVar w:name="co_classes" w:val="   "/>
    <w:docVar w:name="codeok" w:val=" 26073 "/>
    <w:docVar w:name="codeok " w:val="    "/>
    <w:docVar w:name="col18" w:val=" 0 "/>
    <w:docVar w:name="colrab" w:val=" 1 "/>
    <w:docVar w:name="colrab_anal" w:val=" 3 "/>
    <w:docVar w:name="colraball" w:val="    "/>
    <w:docVar w:name="colwom" w:val=" 0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DE2D62A503B54C6C839D4D8AF8D48BFB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18-1А (11091/018)- Б "/>
    <w:docVar w:name="oborud" w:val=" Рентгенодиагностический аппарат, проявочный аппарат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222DC0B77A5448A9F1D5250FCBCD2EE"/>
    <w:docVar w:name="rm_id" w:val="149"/>
    <w:docVar w:name="rm_name" w:val=" Рентгенолаборант "/>
    <w:docVar w:name="rm_number" w:val=" 11091/018-1А (11091/018)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Пленка для рентгеновских снимков, щелочи "/>
    <w:docVar w:name="version" w:val="51"/>
    <w:docVar w:name="zona_name" w:val="Кабинет"/>
    <w:docVar w:name="zona_time" w:val="20"/>
  </w:docVars>
  <w:rsids>
    <w:rsidRoot w:val="0079610D"/>
    <w:rsid w:val="00025683"/>
    <w:rsid w:val="00045A16"/>
    <w:rsid w:val="00046815"/>
    <w:rsid w:val="0005566C"/>
    <w:rsid w:val="000D1F5B"/>
    <w:rsid w:val="000F50DE"/>
    <w:rsid w:val="00110025"/>
    <w:rsid w:val="00124B20"/>
    <w:rsid w:val="001429B1"/>
    <w:rsid w:val="001607C8"/>
    <w:rsid w:val="001C112F"/>
    <w:rsid w:val="001F4D8D"/>
    <w:rsid w:val="00234932"/>
    <w:rsid w:val="00236FBA"/>
    <w:rsid w:val="00240A51"/>
    <w:rsid w:val="00255305"/>
    <w:rsid w:val="002D69D8"/>
    <w:rsid w:val="002E1E73"/>
    <w:rsid w:val="002E55C6"/>
    <w:rsid w:val="00301A23"/>
    <w:rsid w:val="00305B2F"/>
    <w:rsid w:val="003457B2"/>
    <w:rsid w:val="00367816"/>
    <w:rsid w:val="003876C3"/>
    <w:rsid w:val="003C24DB"/>
    <w:rsid w:val="003F60DC"/>
    <w:rsid w:val="0040104A"/>
    <w:rsid w:val="00402CAC"/>
    <w:rsid w:val="00444410"/>
    <w:rsid w:val="00460BA3"/>
    <w:rsid w:val="004A47AD"/>
    <w:rsid w:val="004C4DB2"/>
    <w:rsid w:val="004E5A79"/>
    <w:rsid w:val="00501A36"/>
    <w:rsid w:val="00506D53"/>
    <w:rsid w:val="0052754E"/>
    <w:rsid w:val="00563E94"/>
    <w:rsid w:val="00576095"/>
    <w:rsid w:val="005A3A36"/>
    <w:rsid w:val="005B466C"/>
    <w:rsid w:val="005B7FE8"/>
    <w:rsid w:val="005C0A9A"/>
    <w:rsid w:val="00602317"/>
    <w:rsid w:val="006842BA"/>
    <w:rsid w:val="0069682B"/>
    <w:rsid w:val="006C28B3"/>
    <w:rsid w:val="007049EB"/>
    <w:rsid w:val="00710271"/>
    <w:rsid w:val="00717C9F"/>
    <w:rsid w:val="00745D40"/>
    <w:rsid w:val="00751B84"/>
    <w:rsid w:val="007545C3"/>
    <w:rsid w:val="0076042D"/>
    <w:rsid w:val="0079610D"/>
    <w:rsid w:val="007A4C5E"/>
    <w:rsid w:val="007B6993"/>
    <w:rsid w:val="007D1852"/>
    <w:rsid w:val="007D2CEA"/>
    <w:rsid w:val="00817E08"/>
    <w:rsid w:val="00856A6F"/>
    <w:rsid w:val="00883461"/>
    <w:rsid w:val="008D76EB"/>
    <w:rsid w:val="008E68DE"/>
    <w:rsid w:val="0090588D"/>
    <w:rsid w:val="0092778A"/>
    <w:rsid w:val="00967790"/>
    <w:rsid w:val="009A0939"/>
    <w:rsid w:val="00A005F0"/>
    <w:rsid w:val="00A12349"/>
    <w:rsid w:val="00A15B2D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338F9"/>
    <w:rsid w:val="00B7442B"/>
    <w:rsid w:val="00BA5029"/>
    <w:rsid w:val="00BC2F3C"/>
    <w:rsid w:val="00BE387C"/>
    <w:rsid w:val="00C02721"/>
    <w:rsid w:val="00CE3307"/>
    <w:rsid w:val="00CF2E61"/>
    <w:rsid w:val="00CF7C78"/>
    <w:rsid w:val="00D76DF8"/>
    <w:rsid w:val="00DB5302"/>
    <w:rsid w:val="00DD6B1F"/>
    <w:rsid w:val="00E124F4"/>
    <w:rsid w:val="00E244F2"/>
    <w:rsid w:val="00E254D6"/>
    <w:rsid w:val="00E31A0E"/>
    <w:rsid w:val="00E36337"/>
    <w:rsid w:val="00E54986"/>
    <w:rsid w:val="00EB72AD"/>
    <w:rsid w:val="00EC37A1"/>
    <w:rsid w:val="00EF3DC4"/>
    <w:rsid w:val="00F27D93"/>
    <w:rsid w:val="00F312CD"/>
    <w:rsid w:val="00F74F90"/>
    <w:rsid w:val="00F76072"/>
    <w:rsid w:val="00F76793"/>
    <w:rsid w:val="00F770EB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2016-11-24T10:52:00Z</dcterms:created>
  <dcterms:modified xsi:type="dcterms:W3CDTF">2016-11-25T06:22:00Z</dcterms:modified>
</cp:coreProperties>
</file>